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BFC86" w14:textId="07A14A56" w:rsidR="00002D23" w:rsidRDefault="00002D23" w:rsidP="00002D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G</w:t>
      </w:r>
      <w:r>
        <w:rPr>
          <w:rFonts w:cs="Times New Roman"/>
          <w:szCs w:val="24"/>
          <w:u w:val="single"/>
        </w:rPr>
        <w:t>re</w:t>
      </w:r>
      <w:r>
        <w:rPr>
          <w:rFonts w:cs="Times New Roman"/>
          <w:szCs w:val="24"/>
          <w:u w:val="single"/>
        </w:rPr>
        <w:t>gory MEDE</w:t>
      </w:r>
      <w:r>
        <w:rPr>
          <w:rFonts w:cs="Times New Roman"/>
          <w:szCs w:val="24"/>
        </w:rPr>
        <w:t xml:space="preserve">       (fl.1443)</w:t>
      </w:r>
    </w:p>
    <w:p w14:paraId="78D3938B" w14:textId="77777777" w:rsidR="00002D23" w:rsidRDefault="00002D23" w:rsidP="00002D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 Acolyte,</w:t>
      </w:r>
    </w:p>
    <w:p w14:paraId="67D026CB" w14:textId="77777777" w:rsidR="00002D23" w:rsidRDefault="00002D23" w:rsidP="00002D23">
      <w:pPr>
        <w:pStyle w:val="NoSpacing"/>
        <w:rPr>
          <w:rFonts w:cs="Times New Roman"/>
          <w:szCs w:val="24"/>
        </w:rPr>
      </w:pPr>
    </w:p>
    <w:p w14:paraId="376D17C8" w14:textId="77777777" w:rsidR="00002D23" w:rsidRDefault="00002D23" w:rsidP="00002D23">
      <w:pPr>
        <w:pStyle w:val="NoSpacing"/>
        <w:rPr>
          <w:rFonts w:cs="Times New Roman"/>
          <w:szCs w:val="24"/>
        </w:rPr>
      </w:pPr>
    </w:p>
    <w:p w14:paraId="6F362BEB" w14:textId="77777777" w:rsidR="00002D23" w:rsidRDefault="00002D23" w:rsidP="00002D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Mar.1443</w:t>
      </w:r>
      <w:r>
        <w:rPr>
          <w:rFonts w:cs="Times New Roman"/>
          <w:szCs w:val="24"/>
        </w:rPr>
        <w:tab/>
        <w:t>He was ordained acolyte in the parish church of Chudleigh, Devon.</w:t>
      </w:r>
    </w:p>
    <w:p w14:paraId="0C3FD587" w14:textId="77777777" w:rsidR="00002D23" w:rsidRDefault="00002D23" w:rsidP="00002D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07EF58F7" w14:textId="77777777" w:rsidR="00002D23" w:rsidRDefault="00002D23" w:rsidP="00002D23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ed.G.R</w:t>
      </w:r>
      <w:proofErr w:type="spellEnd"/>
      <w:r>
        <w:rPr>
          <w:rFonts w:cs="Times New Roman"/>
          <w:szCs w:val="24"/>
        </w:rPr>
        <w:t>. Dunstan pub. by The Canterbury and York Society 1971 p.191)</w:t>
      </w:r>
    </w:p>
    <w:p w14:paraId="0434A2B2" w14:textId="77777777" w:rsidR="00002D23" w:rsidRDefault="00002D23" w:rsidP="00002D23">
      <w:pPr>
        <w:pStyle w:val="NoSpacing"/>
        <w:rPr>
          <w:rFonts w:cs="Times New Roman"/>
          <w:szCs w:val="24"/>
        </w:rPr>
      </w:pPr>
    </w:p>
    <w:p w14:paraId="72524B85" w14:textId="77777777" w:rsidR="00002D23" w:rsidRDefault="00002D23" w:rsidP="00002D23">
      <w:pPr>
        <w:pStyle w:val="NoSpacing"/>
        <w:rPr>
          <w:rFonts w:cs="Times New Roman"/>
          <w:szCs w:val="24"/>
        </w:rPr>
      </w:pPr>
    </w:p>
    <w:p w14:paraId="5A282ABF" w14:textId="77777777" w:rsidR="00002D23" w:rsidRDefault="00002D23" w:rsidP="00002D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July 2023</w:t>
      </w:r>
    </w:p>
    <w:p w14:paraId="507E7E5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A587D" w14:textId="77777777" w:rsidR="00002D23" w:rsidRDefault="00002D23" w:rsidP="009139A6">
      <w:r>
        <w:separator/>
      </w:r>
    </w:p>
  </w:endnote>
  <w:endnote w:type="continuationSeparator" w:id="0">
    <w:p w14:paraId="6B7B3329" w14:textId="77777777" w:rsidR="00002D23" w:rsidRDefault="00002D2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FE0C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F7DA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4095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0EE93" w14:textId="77777777" w:rsidR="00002D23" w:rsidRDefault="00002D23" w:rsidP="009139A6">
      <w:r>
        <w:separator/>
      </w:r>
    </w:p>
  </w:footnote>
  <w:footnote w:type="continuationSeparator" w:id="0">
    <w:p w14:paraId="130E2612" w14:textId="77777777" w:rsidR="00002D23" w:rsidRDefault="00002D2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9C97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B96E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C285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D23"/>
    <w:rsid w:val="00002D2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803AA2"/>
  <w15:chartTrackingRefBased/>
  <w15:docId w15:val="{E2F2B04F-E231-4806-9E10-7E782929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2023-07-15T15:48:00Z</dcterms:created>
  <dcterms:modified xsi:type="dcterms:W3CDTF">2023-07-15T15:49:00Z</dcterms:modified>
</cp:coreProperties>
</file>